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28C93" w14:textId="66F00556" w:rsidR="00360E27" w:rsidRPr="00360E27" w:rsidRDefault="005E7B3C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2432F0C3" wp14:editId="5C9F50EA">
                <wp:simplePos x="0" y="0"/>
                <wp:positionH relativeFrom="margin">
                  <wp:posOffset>0</wp:posOffset>
                </wp:positionH>
                <wp:positionV relativeFrom="page">
                  <wp:posOffset>9475470</wp:posOffset>
                </wp:positionV>
                <wp:extent cx="4767580" cy="804545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0C7957" w14:textId="76216AFD" w:rsidR="00DA66D9" w:rsidRDefault="00DA66D9" w:rsidP="00DA66D9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3F5C6C">
                              <w:rPr>
                                <w:sz w:val="20"/>
                                <w:szCs w:val="20"/>
                              </w:rPr>
                              <w:t>Paper number: P00165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  <w:p w14:paraId="7B127181" w14:textId="38D659D0" w:rsidR="00ED1D9D" w:rsidRPr="003F5C6C" w:rsidRDefault="00ED1D9D" w:rsidP="00DA66D9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4F97D97E" w14:textId="24D976D0" w:rsidR="00DA66D9" w:rsidRPr="005F462B" w:rsidRDefault="00ED1D9D" w:rsidP="00DA66D9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04</w:t>
                            </w:r>
                            <w:r w:rsidR="00DA66D9">
                              <w:rPr>
                                <w:sz w:val="20"/>
                              </w:rPr>
                              <w:t xml:space="preserve"> May </w:t>
                            </w:r>
                            <w:r w:rsidR="00DA66D9" w:rsidRPr="00D25174">
                              <w:rPr>
                                <w:sz w:val="20"/>
                              </w:rPr>
                              <w:t>2023</w:t>
                            </w:r>
                            <w:r w:rsidR="00DA66D9">
                              <w:rPr>
                                <w:sz w:val="20"/>
                              </w:rPr>
                              <w:t xml:space="preserve"> – 10 May 2023</w:t>
                            </w:r>
                          </w:p>
                          <w:p w14:paraId="0F7F9D47" w14:textId="77777777" w:rsidR="00DA66D9" w:rsidRDefault="00000000" w:rsidP="00DA66D9">
                            <w:pPr>
                              <w:pStyle w:val="NCFE-document-version-number-date"/>
                              <w:rPr>
                                <w:sz w:val="16"/>
                                <w:szCs w:val="16"/>
                              </w:rPr>
                            </w:pPr>
                            <w:fldSimple w:instr=" DOCPROPERTY  &quot;NCFE Qualification Number&quot;  \* MERGEFORMAT ">
                              <w:r w:rsidR="00DA66D9" w:rsidRPr="005F462B">
                                <w:rPr>
                                  <w:sz w:val="20"/>
                                </w:rPr>
                                <w:t>603/6901/2</w:t>
                              </w:r>
                            </w:fldSimple>
                          </w:p>
                          <w:p w14:paraId="0C1CA2D7" w14:textId="6CD1F763" w:rsidR="00360E27" w:rsidRPr="001B6603" w:rsidRDefault="00360E27" w:rsidP="006258E5">
                            <w:pPr>
                              <w:pStyle w:val="NCFE-front-cover-footer-01"/>
                              <w:spacing w:before="24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32F0C3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46.1pt;width:375.4pt;height:63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" o:allowincell="f" o:allowoverlap="f" filled="f" stroked="f">
                <v:textbox inset="0,0,0,0">
                  <w:txbxContent>
                    <w:p w14:paraId="4E0C7957" w14:textId="76216AFD" w:rsidR="00DA66D9" w:rsidRDefault="00DA66D9" w:rsidP="00DA66D9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3F5C6C">
                        <w:rPr>
                          <w:sz w:val="20"/>
                          <w:szCs w:val="20"/>
                        </w:rPr>
                        <w:t>Paper number: P00165</w:t>
                      </w:r>
                      <w:r>
                        <w:rPr>
                          <w:sz w:val="20"/>
                          <w:szCs w:val="20"/>
                        </w:rPr>
                        <w:t>4</w:t>
                      </w:r>
                    </w:p>
                    <w:p w14:paraId="7B127181" w14:textId="38D659D0" w:rsidR="00ED1D9D" w:rsidRPr="003F5C6C" w:rsidRDefault="00ED1D9D" w:rsidP="00DA66D9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4F97D97E" w14:textId="24D976D0" w:rsidR="00DA66D9" w:rsidRPr="005F462B" w:rsidRDefault="00ED1D9D" w:rsidP="00DA66D9">
                      <w:pPr>
                        <w:pStyle w:val="NCFE-document-version-number-date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04</w:t>
                      </w:r>
                      <w:r w:rsidR="00DA66D9">
                        <w:rPr>
                          <w:sz w:val="20"/>
                        </w:rPr>
                        <w:t xml:space="preserve"> May </w:t>
                      </w:r>
                      <w:r w:rsidR="00DA66D9" w:rsidRPr="00D25174">
                        <w:rPr>
                          <w:sz w:val="20"/>
                        </w:rPr>
                        <w:t>2023</w:t>
                      </w:r>
                      <w:r w:rsidR="00DA66D9">
                        <w:rPr>
                          <w:sz w:val="20"/>
                        </w:rPr>
                        <w:t xml:space="preserve"> – 10 May 2023</w:t>
                      </w:r>
                    </w:p>
                    <w:p w14:paraId="0F7F9D47" w14:textId="77777777" w:rsidR="00DA66D9" w:rsidRDefault="00000000" w:rsidP="00DA66D9">
                      <w:pPr>
                        <w:pStyle w:val="NCFE-document-version-number-date"/>
                        <w:rPr>
                          <w:sz w:val="16"/>
                          <w:szCs w:val="16"/>
                        </w:rPr>
                      </w:pPr>
                      <w:fldSimple w:instr=" DOCPROPERTY  &quot;NCFE Qualification Number&quot;  \* MERGEFORMAT ">
                        <w:r w:rsidR="00DA66D9" w:rsidRPr="005F462B">
                          <w:rPr>
                            <w:sz w:val="20"/>
                          </w:rPr>
                          <w:t>603/6901/2</w:t>
                        </w:r>
                      </w:fldSimple>
                    </w:p>
                    <w:p w14:paraId="0C1CA2D7" w14:textId="6CD1F763" w:rsidR="00360E27" w:rsidRPr="001B6603" w:rsidRDefault="00360E27" w:rsidP="006258E5">
                      <w:pPr>
                        <w:pStyle w:val="NCFE-front-cover-footer-01"/>
                        <w:spacing w:before="24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514B40E1" wp14:editId="475D8580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1D97C4" w14:textId="77777777" w:rsidR="00360E27" w:rsidRPr="00DF4B94" w:rsidRDefault="008123E2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360E27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5F66CD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B40E1" id="Text Box 23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2C1D97C4" w14:textId="77777777" w:rsidR="00360E27" w:rsidRPr="00DF4B94" w:rsidRDefault="008123E2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360E27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5F66CD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60E27" w:rsidRPr="00360E27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4F04E1FC" wp14:editId="095E701E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E27" w:rsidRPr="00360E27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06FFF423" wp14:editId="24458FE6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0E27" w:rsidRPr="00360E27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1BAE3257" wp14:editId="04CDE789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87D06C" w14:textId="0958197A" w:rsidR="00360E27" w:rsidRPr="00360E27" w:rsidRDefault="005E7B3C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A382186" wp14:editId="1FD3545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rect id="Rectangle 1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white [3212]" strokecolor="white [3212]" strokeweight="2pt" w14:anchorId="4D73F4C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">
                <v:path arrowok="t"/>
                <w10:wrap anchorx="page" anchory="page"/>
                <w10:anchorlock/>
              </v:rect>
            </w:pict>
          </mc:Fallback>
        </mc:AlternateContent>
      </w:r>
      <w:fldSimple w:instr=" DOCPROPERTY  &quot;NCFE Assignment Type Long&quot;  \* MERGEFORMAT ">
        <w:r w:rsidR="005F66CD">
          <w:t>Occupational specialism assessment (OSA)</w:t>
        </w:r>
      </w:fldSimple>
    </w:p>
    <w:p w14:paraId="6353A429" w14:textId="77777777" w:rsidR="00360E27" w:rsidRPr="00360E27" w:rsidRDefault="00000000" w:rsidP="001151EF">
      <w:pPr>
        <w:pStyle w:val="NCFE-specialism"/>
      </w:pPr>
      <w:fldSimple w:instr=" DOCPROPERTY  &quot;NCFE Specialism Main Cover Heading&quot;  \* MERGEFORMAT ">
        <w:r w:rsidR="005F66CD">
          <w:t>Digital Infrastructure</w:t>
        </w:r>
      </w:fldSimple>
    </w:p>
    <w:p w14:paraId="1ACDAC70" w14:textId="77777777" w:rsidR="00360E27" w:rsidRPr="00360E27" w:rsidRDefault="00000000" w:rsidP="008130F0">
      <w:pPr>
        <w:pStyle w:val="NCFE-assignment-ordinal"/>
        <w:spacing w:before="240" w:after="120"/>
        <w:outlineLvl w:val="0"/>
      </w:pPr>
      <w:fldSimple w:instr=" DOCPROPERTY  &quot;NCFE Assignment Ordinal&quot;  \* MERGEFORMAT ">
        <w:r w:rsidR="005F66CD">
          <w:t>Assignment 2</w:t>
        </w:r>
      </w:fldSimple>
    </w:p>
    <w:p w14:paraId="5F5CFB9C" w14:textId="50D8DE30" w:rsidR="00360E27" w:rsidRPr="00360E27" w:rsidRDefault="00DA66D9" w:rsidP="008130F0">
      <w:pPr>
        <w:pStyle w:val="NCFE-assignment-ordinal"/>
        <w:spacing w:before="240" w:after="120"/>
        <w:outlineLvl w:val="0"/>
      </w:pPr>
      <w:r>
        <w:t xml:space="preserve">Task1 </w:t>
      </w:r>
      <w:fldSimple w:instr=" DOCPROPERTY  &quot;NCFE Document Type&quot;  \* MERGEFORMAT ">
        <w:r w:rsidR="005F66CD">
          <w:rPr>
            <w:lang w:eastAsia="en-GB"/>
          </w:rPr>
          <w:t>Workbook</w:t>
        </w:r>
      </w:fldSimple>
    </w:p>
    <w:p w14:paraId="0D2D6EFC" w14:textId="77777777" w:rsidR="00774C40" w:rsidRPr="00360E27" w:rsidRDefault="00774C40" w:rsidP="00774C40">
      <w:pPr>
        <w:sectPr w:rsidR="00774C40" w:rsidRPr="00360E27" w:rsidSect="00B840A5">
          <w:headerReference w:type="default" r:id="rId14"/>
          <w:footerReference w:type="default" r:id="rId15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</w:p>
    <w:p w14:paraId="23076ED3" w14:textId="77777777" w:rsidR="006E16B9" w:rsidRPr="00360E27" w:rsidRDefault="00D749DA" w:rsidP="00EB30CE">
      <w:pPr>
        <w:pStyle w:val="Subtitle"/>
        <w:rPr>
          <w:lang w:eastAsia="en-GB"/>
        </w:rPr>
      </w:pPr>
      <w:bookmarkStart w:id="0" w:name="_Toc46844906"/>
      <w:bookmarkStart w:id="1" w:name="_Hlk49154005"/>
      <w:r w:rsidRPr="00360E27">
        <w:rPr>
          <w:lang w:eastAsia="en-GB"/>
        </w:rPr>
        <w:lastRenderedPageBreak/>
        <w:t>T Level Technical Qualification in Digital Support Services</w:t>
      </w:r>
    </w:p>
    <w:p w14:paraId="6F334DBF" w14:textId="77777777" w:rsidR="006E16B9" w:rsidRPr="00360E27" w:rsidRDefault="00D749DA" w:rsidP="00EB30CE">
      <w:pPr>
        <w:pStyle w:val="Subtitle"/>
      </w:pPr>
      <w:r w:rsidRPr="00360E27">
        <w:rPr>
          <w:lang w:eastAsia="en-GB"/>
        </w:rPr>
        <w:t>Occupational specialism assessment (OSA)</w:t>
      </w:r>
    </w:p>
    <w:p w14:paraId="1E3A81F7" w14:textId="77777777" w:rsidR="006E16B9" w:rsidRPr="00360E27" w:rsidRDefault="00D749DA" w:rsidP="00C669C1">
      <w:pPr>
        <w:pStyle w:val="Title"/>
      </w:pPr>
      <w:r w:rsidRPr="00360E27">
        <w:t>Digital Infrastructure</w:t>
      </w:r>
    </w:p>
    <w:p w14:paraId="459891A9" w14:textId="77777777" w:rsidR="006E16B9" w:rsidRPr="00360E27" w:rsidRDefault="00D749DA" w:rsidP="00977B46">
      <w:pPr>
        <w:pStyle w:val="Subtitle"/>
        <w:outlineLvl w:val="0"/>
      </w:pPr>
      <w:r w:rsidRPr="00360E27">
        <w:t>Workbook</w:t>
      </w:r>
    </w:p>
    <w:p w14:paraId="0918CB54" w14:textId="77777777" w:rsidR="006E16B9" w:rsidRPr="00360E27" w:rsidRDefault="00D749DA" w:rsidP="007A24DA">
      <w:r w:rsidRPr="00360E27">
        <w:t>Assignment 2</w:t>
      </w:r>
    </w:p>
    <w:p w14:paraId="173CFB35" w14:textId="77777777" w:rsidR="006E16B9" w:rsidRPr="00360E27" w:rsidRDefault="006E16B9" w:rsidP="007A24DA"/>
    <w:p w14:paraId="197DE1BE" w14:textId="77777777" w:rsidR="006E16B9" w:rsidRPr="00360E27" w:rsidRDefault="006E16B9" w:rsidP="00EB5606">
      <w:pPr>
        <w:pStyle w:val="NCFE-toc-heading"/>
      </w:pPr>
      <w:r w:rsidRPr="00360E27">
        <w:t>Contents</w:t>
      </w:r>
    </w:p>
    <w:p w14:paraId="6567B943" w14:textId="4ACF5A18" w:rsidR="00415AD8" w:rsidRDefault="008123E2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360E27">
        <w:rPr>
          <w:sz w:val="28"/>
        </w:rPr>
        <w:fldChar w:fldCharType="begin"/>
      </w:r>
      <w:r w:rsidR="006E16B9" w:rsidRPr="00360E27">
        <w:rPr>
          <w:sz w:val="28"/>
        </w:rPr>
        <w:instrText xml:space="preserve"> TOC \o "2-2" \t "Heading 1,1" </w:instrText>
      </w:r>
      <w:r w:rsidRPr="00360E27">
        <w:rPr>
          <w:sz w:val="28"/>
        </w:rPr>
        <w:fldChar w:fldCharType="separate"/>
      </w:r>
      <w:r w:rsidR="00415AD8">
        <w:rPr>
          <w:noProof/>
        </w:rPr>
        <w:t>About this workbook</w:t>
      </w:r>
      <w:r w:rsidR="00415AD8">
        <w:rPr>
          <w:noProof/>
        </w:rPr>
        <w:tab/>
      </w:r>
      <w:r w:rsidR="00415AD8">
        <w:rPr>
          <w:noProof/>
        </w:rPr>
        <w:fldChar w:fldCharType="begin"/>
      </w:r>
      <w:r w:rsidR="00415AD8">
        <w:rPr>
          <w:noProof/>
        </w:rPr>
        <w:instrText xml:space="preserve"> PAGEREF _Toc132647467 \h </w:instrText>
      </w:r>
      <w:r w:rsidR="00415AD8">
        <w:rPr>
          <w:noProof/>
        </w:rPr>
      </w:r>
      <w:r w:rsidR="00415AD8">
        <w:rPr>
          <w:noProof/>
        </w:rPr>
        <w:fldChar w:fldCharType="separate"/>
      </w:r>
      <w:r w:rsidR="00415AD8">
        <w:rPr>
          <w:noProof/>
        </w:rPr>
        <w:t>3</w:t>
      </w:r>
      <w:r w:rsidR="00415AD8">
        <w:rPr>
          <w:noProof/>
        </w:rPr>
        <w:fldChar w:fldCharType="end"/>
      </w:r>
    </w:p>
    <w:p w14:paraId="573B19C7" w14:textId="43F21D7A" w:rsidR="00415AD8" w:rsidRDefault="00415AD8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C232B">
        <w:rPr>
          <w:rFonts w:eastAsia="Arial"/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_Toc132647468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158CA5A" w14:textId="42854EA9" w:rsidR="00415AD8" w:rsidRDefault="00415AD8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C232B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_Toc132647469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657971F" w14:textId="1B2145E8" w:rsidR="00415AD8" w:rsidRDefault="00415AD8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Task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_Toc132647470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94D2B1F" w14:textId="1E1EC0C4" w:rsidR="00415AD8" w:rsidRDefault="00415AD8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Review </w:t>
      </w:r>
      <w:r w:rsidRPr="00AC232B">
        <w:rPr>
          <w:rFonts w:eastAsia="Arial"/>
          <w:noProof/>
        </w:rPr>
        <w:t>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_Toc132647471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07C1A34" w14:textId="68268841" w:rsidR="00415AD8" w:rsidRDefault="00415AD8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AC232B">
        <w:rPr>
          <w:rFonts w:ascii="Arial Bold" w:hAnsi="Arial Bold"/>
          <w:b w:val="0"/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_Toc132647472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8835EDE" w14:textId="140623D8" w:rsidR="006E16B9" w:rsidRPr="00360E27" w:rsidRDefault="008123E2" w:rsidP="002B2BF1">
      <w:pPr>
        <w:spacing w:after="0" w:line="240" w:lineRule="auto"/>
        <w:outlineLvl w:val="0"/>
      </w:pPr>
      <w:r w:rsidRPr="00360E27">
        <w:rPr>
          <w:rFonts w:cs="Arial"/>
          <w:sz w:val="28"/>
        </w:rPr>
        <w:fldChar w:fldCharType="end"/>
      </w:r>
    </w:p>
    <w:p w14:paraId="42DB47B6" w14:textId="77777777" w:rsidR="006E16B9" w:rsidRPr="00360E27" w:rsidRDefault="006E16B9" w:rsidP="00E57510">
      <w:pPr>
        <w:pStyle w:val="Heading1"/>
      </w:pPr>
      <w:bookmarkStart w:id="2" w:name="_Toc132647467"/>
      <w:r w:rsidRPr="00360E27">
        <w:lastRenderedPageBreak/>
        <w:t xml:space="preserve">About this </w:t>
      </w:r>
      <w:bookmarkEnd w:id="0"/>
      <w:r w:rsidRPr="00360E27">
        <w:t>workbook</w:t>
      </w:r>
      <w:bookmarkEnd w:id="2"/>
    </w:p>
    <w:p w14:paraId="715ADB85" w14:textId="77777777" w:rsidR="006E16B9" w:rsidRPr="00360E27" w:rsidRDefault="006E16B9" w:rsidP="00CA0C4E">
      <w:pPr>
        <w:pStyle w:val="Heading2"/>
        <w:rPr>
          <w:rFonts w:eastAsia="Arial"/>
        </w:rPr>
      </w:pPr>
      <w:bookmarkStart w:id="3" w:name="_Toc46844907"/>
      <w:bookmarkStart w:id="4" w:name="_Toc132647468"/>
      <w:r w:rsidRPr="00360E27">
        <w:rPr>
          <w:rFonts w:eastAsia="Arial"/>
        </w:rPr>
        <w:t>Introduction</w:t>
      </w:r>
      <w:bookmarkEnd w:id="3"/>
      <w:bookmarkEnd w:id="4"/>
    </w:p>
    <w:p w14:paraId="45A46551" w14:textId="77777777" w:rsidR="006E16B9" w:rsidRPr="00360E27" w:rsidRDefault="006E16B9" w:rsidP="00E57510">
      <w:pPr>
        <w:rPr>
          <w:rFonts w:cs="Arial"/>
          <w:color w:val="000000"/>
        </w:rPr>
      </w:pPr>
      <w:r w:rsidRPr="00360E27">
        <w:rPr>
          <w:rFonts w:cs="Arial"/>
          <w:color w:val="000000"/>
        </w:rPr>
        <w:t>All evidence should be placed in this workbook.</w:t>
      </w:r>
    </w:p>
    <w:p w14:paraId="4ECFB2C3" w14:textId="77777777" w:rsidR="006E16B9" w:rsidRPr="00360E27" w:rsidRDefault="006E16B9" w:rsidP="00E57510">
      <w:pPr>
        <w:rPr>
          <w:rFonts w:cs="Arial"/>
          <w:color w:val="000000"/>
        </w:rPr>
      </w:pPr>
      <w:r w:rsidRPr="00360E27">
        <w:rPr>
          <w:rFonts w:cs="Arial"/>
          <w:color w:val="000000"/>
        </w:rPr>
        <w:t>Save your document regularly as you work through the assignment. It is recommended you save after inserting each piece of evidence.</w:t>
      </w:r>
    </w:p>
    <w:p w14:paraId="1109B09E" w14:textId="77777777" w:rsidR="4B178A3D" w:rsidRPr="00360E27" w:rsidRDefault="4B178A3D" w:rsidP="4491A9BB">
      <w:pPr>
        <w:rPr>
          <w:rFonts w:eastAsia="Arial" w:cs="Arial"/>
          <w:color w:val="000000"/>
        </w:rPr>
      </w:pPr>
      <w:bookmarkStart w:id="5" w:name="_Hlk49153984"/>
      <w:bookmarkEnd w:id="1"/>
      <w:r w:rsidRPr="00360E27">
        <w:rPr>
          <w:rFonts w:eastAsia="Arial" w:cs="Arial"/>
          <w:color w:val="000000"/>
        </w:rPr>
        <w:t>Submit this workbook in .pdf format at the end of the assignment using the file naming convention.</w:t>
      </w:r>
    </w:p>
    <w:p w14:paraId="3BC965B4" w14:textId="2041BA81" w:rsidR="4B178A3D" w:rsidRPr="00360E27" w:rsidRDefault="4B178A3D" w:rsidP="4491A9BB">
      <w:pPr>
        <w:rPr>
          <w:rFonts w:eastAsia="Arial" w:cs="Arial"/>
          <w:color w:val="000000"/>
        </w:rPr>
      </w:pPr>
      <w:proofErr w:type="spellStart"/>
      <w:r w:rsidRPr="4D861F65">
        <w:rPr>
          <w:rFonts w:eastAsia="Arial" w:cs="Arial"/>
          <w:color w:val="000000" w:themeColor="text1"/>
        </w:rPr>
        <w:t>Surname_Initial_</w:t>
      </w:r>
      <w:r w:rsidR="00A1113F" w:rsidRPr="4D861F65">
        <w:rPr>
          <w:rFonts w:eastAsia="Arial" w:cs="Arial"/>
          <w:color w:val="000000" w:themeColor="text1"/>
        </w:rPr>
        <w:t>student</w:t>
      </w:r>
      <w:proofErr w:type="spellEnd"/>
      <w:r w:rsidRPr="4D861F65">
        <w:rPr>
          <w:rFonts w:eastAsia="Arial" w:cs="Arial"/>
          <w:color w:val="000000" w:themeColor="text1"/>
        </w:rPr>
        <w:t xml:space="preserve"> number_Workbook2_Task1</w:t>
      </w:r>
    </w:p>
    <w:p w14:paraId="384F8F18" w14:textId="321AFFDF" w:rsidR="4B178A3D" w:rsidRPr="00360E27" w:rsidRDefault="00A1113F" w:rsidP="4491A9BB">
      <w:pPr>
        <w:rPr>
          <w:rFonts w:eastAsia="Arial" w:cs="Arial"/>
          <w:color w:val="000000"/>
        </w:rPr>
      </w:pPr>
      <w:r w:rsidRPr="4D861F65">
        <w:rPr>
          <w:rFonts w:eastAsia="Arial" w:cs="Arial"/>
          <w:color w:val="000000" w:themeColor="text1"/>
        </w:rPr>
        <w:t>For example</w:t>
      </w:r>
      <w:r w:rsidR="00B47768" w:rsidRPr="4D861F65">
        <w:rPr>
          <w:rFonts w:eastAsia="Arial" w:cs="Arial"/>
          <w:color w:val="000000" w:themeColor="text1"/>
        </w:rPr>
        <w:t>:</w:t>
      </w:r>
      <w:r w:rsidR="4B178A3D" w:rsidRPr="4D861F65">
        <w:rPr>
          <w:rFonts w:eastAsia="Arial" w:cs="Arial"/>
          <w:color w:val="000000" w:themeColor="text1"/>
        </w:rPr>
        <w:t xml:space="preserve"> Smith_J_123456789_Workbook2_Task1.pdf</w:t>
      </w:r>
    </w:p>
    <w:p w14:paraId="5F316A5A" w14:textId="77777777" w:rsidR="006E16B9" w:rsidRPr="00360E27" w:rsidRDefault="006E16B9" w:rsidP="009317C2">
      <w:pPr>
        <w:pStyle w:val="Heading2"/>
        <w:rPr>
          <w:rFonts w:eastAsia="Arial"/>
        </w:rPr>
      </w:pPr>
      <w:bookmarkStart w:id="6" w:name="_Toc132647469"/>
      <w:r w:rsidRPr="00360E27">
        <w:rPr>
          <w:rFonts w:eastAsia="Arial"/>
        </w:rPr>
        <w:t>Evidence</w:t>
      </w:r>
      <w:bookmarkEnd w:id="6"/>
    </w:p>
    <w:p w14:paraId="05C9E859" w14:textId="77777777" w:rsidR="60609410" w:rsidRPr="00360E27" w:rsidRDefault="60609410" w:rsidP="00250F04">
      <w:pPr>
        <w:rPr>
          <w:rFonts w:cs="Arial"/>
          <w:color w:val="000000"/>
        </w:rPr>
      </w:pPr>
      <w:r w:rsidRPr="00360E27">
        <w:rPr>
          <w:rFonts w:cs="Arial"/>
          <w:color w:val="000000"/>
        </w:rPr>
        <w:t>All print screens and photographs should be numbered and linked to the task.</w:t>
      </w:r>
    </w:p>
    <w:p w14:paraId="2DE35628" w14:textId="21305244" w:rsidR="00B55A62" w:rsidRPr="00360E27" w:rsidRDefault="1823CD47" w:rsidP="00650B65">
      <w:pPr>
        <w:rPr>
          <w:rFonts w:cs="Arial"/>
          <w:color w:val="000000"/>
        </w:rPr>
      </w:pPr>
      <w:r w:rsidRPr="00360E27">
        <w:rPr>
          <w:rFonts w:cs="Arial"/>
          <w:color w:val="000000"/>
        </w:rPr>
        <w:t>For example, Task 1, Evidence 2 would be shortened to 1.2</w:t>
      </w:r>
      <w:bookmarkEnd w:id="5"/>
      <w:r w:rsidR="005137A4">
        <w:rPr>
          <w:rFonts w:cs="Arial"/>
          <w:color w:val="000000"/>
        </w:rPr>
        <w:t>:</w:t>
      </w:r>
    </w:p>
    <w:p w14:paraId="056CFC60" w14:textId="77777777" w:rsidR="00B55A62" w:rsidRPr="00360E27" w:rsidRDefault="25C02454" w:rsidP="007C5A27">
      <w:pPr>
        <w:pStyle w:val="NCFE-image"/>
      </w:pPr>
      <w:r w:rsidRPr="00360E27">
        <w:rPr>
          <w:noProof/>
          <w:lang w:eastAsia="en-GB"/>
        </w:rPr>
        <w:drawing>
          <wp:inline distT="0" distB="0" distL="0" distR="0" wp14:anchorId="066AF8B6" wp14:editId="50D4083A">
            <wp:extent cx="3781425" cy="2514600"/>
            <wp:effectExtent l="0" t="0" r="0" b="0"/>
            <wp:docPr id="1421330409" name="Picture 142133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1330409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A990F" w14:textId="77777777" w:rsidR="006E16B9" w:rsidRPr="00360E27" w:rsidRDefault="006E16B9" w:rsidP="00650B65">
      <w:pPr>
        <w:rPr>
          <w:color w:val="000000"/>
        </w:rPr>
      </w:pPr>
      <w:r w:rsidRPr="00360E27">
        <w:rPr>
          <w:color w:val="000000"/>
        </w:rPr>
        <w:t xml:space="preserve">1.2 </w:t>
      </w:r>
      <w:r w:rsidR="00C00821" w:rsidRPr="00360E27">
        <w:rPr>
          <w:color w:val="000000"/>
        </w:rPr>
        <w:t>–</w:t>
      </w:r>
      <w:r w:rsidRPr="00360E27">
        <w:rPr>
          <w:color w:val="000000"/>
        </w:rPr>
        <w:t xml:space="preserve"> Shows the SATA cable being installed</w:t>
      </w:r>
    </w:p>
    <w:p w14:paraId="346EB868" w14:textId="77777777" w:rsidR="00B55A62" w:rsidRPr="00360E27" w:rsidRDefault="00B55A62" w:rsidP="00650B65">
      <w:pPr>
        <w:rPr>
          <w:color w:val="000000"/>
        </w:rPr>
      </w:pPr>
    </w:p>
    <w:p w14:paraId="16A52D19" w14:textId="77777777" w:rsidR="006E16B9" w:rsidRPr="00360E27" w:rsidRDefault="006E16B9" w:rsidP="003B2AC4">
      <w:pPr>
        <w:pStyle w:val="Heading1"/>
      </w:pPr>
      <w:bookmarkStart w:id="7" w:name="_Toc46844909"/>
      <w:bookmarkStart w:id="8" w:name="_Toc132647470"/>
      <w:r w:rsidRPr="00360E27">
        <w:lastRenderedPageBreak/>
        <w:t>Task 1</w:t>
      </w:r>
      <w:bookmarkEnd w:id="7"/>
      <w:bookmarkEnd w:id="8"/>
    </w:p>
    <w:p w14:paraId="59BFDE37" w14:textId="77777777" w:rsidR="006E16B9" w:rsidRPr="00360E27" w:rsidRDefault="006E16B9" w:rsidP="004C1715">
      <w:pPr>
        <w:pStyle w:val="Heading4"/>
        <w:rPr>
          <w:rFonts w:eastAsia="Arial" w:cs="Arial"/>
        </w:rPr>
      </w:pPr>
      <w:r w:rsidRPr="00360E27">
        <w:t xml:space="preserve">RJ45 </w:t>
      </w:r>
      <w:r w:rsidR="005C1657" w:rsidRPr="00360E27">
        <w:t>c</w:t>
      </w:r>
      <w:r w:rsidRPr="00360E27">
        <w:t>onnected</w:t>
      </w:r>
    </w:p>
    <w:p w14:paraId="30BCBE6C" w14:textId="77777777" w:rsidR="006E16B9" w:rsidRPr="00360E27" w:rsidRDefault="006E16B9" w:rsidP="004C1715">
      <w:pPr>
        <w:pStyle w:val="Heading4"/>
      </w:pPr>
      <w:r w:rsidRPr="00360E27">
        <w:t xml:space="preserve">Cable </w:t>
      </w:r>
      <w:r w:rsidR="005C1657" w:rsidRPr="00360E27">
        <w:t>t</w:t>
      </w:r>
      <w:r w:rsidRPr="00360E27">
        <w:t>esting</w:t>
      </w:r>
    </w:p>
    <w:p w14:paraId="3880345B" w14:textId="77777777" w:rsidR="006E16B9" w:rsidRPr="00360E27" w:rsidRDefault="006E16B9" w:rsidP="0056135F">
      <w:pPr>
        <w:pStyle w:val="Heading1"/>
      </w:pPr>
      <w:bookmarkStart w:id="9" w:name="_Toc132647471"/>
      <w:r w:rsidRPr="00360E27">
        <w:lastRenderedPageBreak/>
        <w:t xml:space="preserve">Review </w:t>
      </w:r>
      <w:r w:rsidRPr="00360E27">
        <w:rPr>
          <w:rFonts w:eastAsia="Arial"/>
        </w:rPr>
        <w:t>and submit</w:t>
      </w:r>
      <w:bookmarkEnd w:id="9"/>
    </w:p>
    <w:p w14:paraId="296566E5" w14:textId="0AB80A98" w:rsidR="006E16B9" w:rsidRPr="00360E27" w:rsidRDefault="006E16B9" w:rsidP="00E57510">
      <w:pPr>
        <w:rPr>
          <w:rFonts w:cs="Arial"/>
          <w:color w:val="000000"/>
        </w:rPr>
      </w:pPr>
      <w:r w:rsidRPr="00360E27">
        <w:rPr>
          <w:rFonts w:cs="Arial"/>
          <w:color w:val="000000"/>
        </w:rPr>
        <w:t xml:space="preserve">You have now reached the end of the </w:t>
      </w:r>
      <w:r w:rsidR="00057857">
        <w:rPr>
          <w:rFonts w:cs="Arial"/>
          <w:color w:val="000000"/>
        </w:rPr>
        <w:t>task</w:t>
      </w:r>
      <w:r w:rsidRPr="00360E27">
        <w:rPr>
          <w:rFonts w:cs="Arial"/>
          <w:color w:val="000000"/>
        </w:rPr>
        <w:t xml:space="preserve">. It is recommended that you review all the evidence required for the </w:t>
      </w:r>
      <w:r w:rsidR="00057857">
        <w:rPr>
          <w:rFonts w:cs="Arial"/>
          <w:color w:val="000000"/>
        </w:rPr>
        <w:t>task</w:t>
      </w:r>
      <w:r w:rsidRPr="00360E27">
        <w:rPr>
          <w:rFonts w:cs="Arial"/>
          <w:color w:val="000000"/>
        </w:rPr>
        <w:t xml:space="preserve"> to ensure all print screens and photographs have been provided.</w:t>
      </w:r>
    </w:p>
    <w:p w14:paraId="32291EE2" w14:textId="77777777" w:rsidR="00F91B4F" w:rsidRPr="00360E27" w:rsidRDefault="2D25A0C4" w:rsidP="4491A9BB">
      <w:pPr>
        <w:rPr>
          <w:rFonts w:eastAsia="Arial" w:cs="Arial"/>
          <w:color w:val="000000"/>
        </w:rPr>
      </w:pPr>
      <w:r w:rsidRPr="00360E27">
        <w:rPr>
          <w:rFonts w:eastAsia="Arial" w:cs="Arial"/>
          <w:color w:val="000000"/>
        </w:rPr>
        <w:t>Submit this workbook in .pdf format at the end of the assignment using the file naming convention.</w:t>
      </w:r>
    </w:p>
    <w:p w14:paraId="6E9286B6" w14:textId="6204FAD3" w:rsidR="00F91B4F" w:rsidRPr="00360E27" w:rsidRDefault="2D25A0C4" w:rsidP="4491A9BB">
      <w:pPr>
        <w:rPr>
          <w:rFonts w:eastAsia="Arial" w:cs="Arial"/>
          <w:color w:val="000000"/>
        </w:rPr>
      </w:pPr>
      <w:proofErr w:type="spellStart"/>
      <w:r w:rsidRPr="4D861F65">
        <w:rPr>
          <w:rFonts w:eastAsia="Arial" w:cs="Arial"/>
          <w:color w:val="000000" w:themeColor="text1"/>
        </w:rPr>
        <w:t>Surname_Initial_</w:t>
      </w:r>
      <w:r w:rsidR="00C90121" w:rsidRPr="4D861F65">
        <w:rPr>
          <w:rFonts w:eastAsia="Arial" w:cs="Arial"/>
          <w:color w:val="000000" w:themeColor="text1"/>
        </w:rPr>
        <w:t>student</w:t>
      </w:r>
      <w:proofErr w:type="spellEnd"/>
      <w:r w:rsidRPr="4D861F65">
        <w:rPr>
          <w:rFonts w:eastAsia="Arial" w:cs="Arial"/>
          <w:color w:val="000000" w:themeColor="text1"/>
        </w:rPr>
        <w:t xml:space="preserve"> number_Workbook2_Task1</w:t>
      </w:r>
    </w:p>
    <w:p w14:paraId="0646E051" w14:textId="36DDEB9D" w:rsidR="00F91B4F" w:rsidRPr="00360E27" w:rsidRDefault="00C90121" w:rsidP="4491A9BB">
      <w:pPr>
        <w:rPr>
          <w:rFonts w:eastAsia="Arial" w:cs="Arial"/>
          <w:color w:val="000000"/>
        </w:rPr>
        <w:sectPr w:rsidR="00F91B4F" w:rsidRPr="00360E27" w:rsidSect="00CC4261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4D861F65">
        <w:rPr>
          <w:rFonts w:eastAsia="Arial" w:cs="Arial"/>
          <w:color w:val="000000" w:themeColor="text1"/>
        </w:rPr>
        <w:t>For example</w:t>
      </w:r>
      <w:r w:rsidR="00295223" w:rsidRPr="4D861F65">
        <w:rPr>
          <w:rFonts w:eastAsia="Arial" w:cs="Arial"/>
          <w:color w:val="000000" w:themeColor="text1"/>
        </w:rPr>
        <w:t>:</w:t>
      </w:r>
      <w:r w:rsidR="2D25A0C4" w:rsidRPr="4D861F65">
        <w:rPr>
          <w:rFonts w:eastAsia="Arial" w:cs="Arial"/>
          <w:color w:val="000000" w:themeColor="text1"/>
        </w:rPr>
        <w:t xml:space="preserve"> Smith_J_123456789_Workbook2_Task1.pdf</w:t>
      </w:r>
    </w:p>
    <w:p w14:paraId="681841FD" w14:textId="77777777" w:rsidR="008123E2" w:rsidRPr="008123E2" w:rsidRDefault="008123E2" w:rsidP="008123E2">
      <w:pPr>
        <w:pStyle w:val="Heading1"/>
        <w:spacing w:before="360"/>
        <w:rPr>
          <w:rFonts w:ascii="Arial Bold" w:hAnsi="Arial Bold"/>
        </w:rPr>
      </w:pPr>
      <w:bookmarkStart w:id="10" w:name="_Toc132647472"/>
      <w:r w:rsidRPr="008123E2">
        <w:rPr>
          <w:rFonts w:ascii="Arial Bold" w:hAnsi="Arial Bold"/>
          <w:b w:val="0"/>
        </w:rPr>
        <w:lastRenderedPageBreak/>
        <w:t>Document information</w:t>
      </w:r>
      <w:bookmarkEnd w:id="10"/>
    </w:p>
    <w:p w14:paraId="415FB4B5" w14:textId="77777777" w:rsidR="005137A4" w:rsidRPr="005137A4" w:rsidRDefault="005137A4" w:rsidP="005137A4">
      <w:pPr>
        <w:rPr>
          <w:rFonts w:cs="Arial"/>
        </w:rPr>
      </w:pPr>
      <w:r w:rsidRPr="005137A4">
        <w:rPr>
          <w:rFonts w:cs="Arial"/>
        </w:rPr>
        <w:t>All the material in this publication is © NCFE.</w:t>
      </w:r>
    </w:p>
    <w:p w14:paraId="2D5CFC46" w14:textId="77777777" w:rsidR="005137A4" w:rsidRPr="005137A4" w:rsidRDefault="005137A4" w:rsidP="005137A4">
      <w:pPr>
        <w:rPr>
          <w:rFonts w:cs="Arial"/>
        </w:rPr>
      </w:pPr>
      <w:r w:rsidRPr="005137A4">
        <w:rPr>
          <w:rFonts w:cs="Arial"/>
        </w:rPr>
        <w:t>‘T-LEVELS’ is a registered trade mark of the Department for Education.</w:t>
      </w:r>
    </w:p>
    <w:p w14:paraId="6346DF85" w14:textId="77777777" w:rsidR="005137A4" w:rsidRPr="005137A4" w:rsidRDefault="005137A4" w:rsidP="005137A4">
      <w:pPr>
        <w:rPr>
          <w:rFonts w:cs="Arial"/>
        </w:rPr>
      </w:pPr>
      <w:r w:rsidRPr="005137A4">
        <w:rPr>
          <w:rFonts w:cs="Arial"/>
        </w:rPr>
        <w:t>‘T Level’ is a registered trade mark of the Institute for Apprenticeships and Technical Education.</w:t>
      </w:r>
    </w:p>
    <w:p w14:paraId="30F9E635" w14:textId="77777777" w:rsidR="005137A4" w:rsidRPr="005137A4" w:rsidRDefault="005137A4" w:rsidP="005137A4">
      <w:pPr>
        <w:rPr>
          <w:rFonts w:cs="Arial"/>
        </w:rPr>
      </w:pPr>
      <w:r w:rsidRPr="005137A4">
        <w:rPr>
          <w:rFonts w:cs="Arial"/>
        </w:rPr>
        <w:t xml:space="preserve">‘Institute for Apprenticeships &amp; Technical Education’ and logo are registered </w:t>
      </w:r>
      <w:proofErr w:type="spellStart"/>
      <w:r w:rsidRPr="005137A4">
        <w:rPr>
          <w:rFonts w:cs="Arial"/>
        </w:rPr>
        <w:t>trade marks</w:t>
      </w:r>
      <w:proofErr w:type="spellEnd"/>
      <w:r w:rsidRPr="005137A4">
        <w:rPr>
          <w:rFonts w:cs="Arial"/>
        </w:rPr>
        <w:t xml:space="preserve"> of the Institute for Apprenticeships and Technical Education.</w:t>
      </w:r>
    </w:p>
    <w:p w14:paraId="7E014083" w14:textId="48026939" w:rsidR="005137A4" w:rsidRPr="005137A4" w:rsidRDefault="005137A4" w:rsidP="005137A4">
      <w:pPr>
        <w:rPr>
          <w:rFonts w:cs="Arial"/>
          <w:b/>
          <w:bCs/>
        </w:rPr>
      </w:pPr>
      <w:r w:rsidRPr="005137A4">
        <w:rPr>
          <w:rFonts w:cs="Arial"/>
        </w:rPr>
        <w:t>Owner: Head of Assessment Design</w:t>
      </w:r>
      <w:r>
        <w:rPr>
          <w:rFonts w:cs="Arial"/>
        </w:rPr>
        <w:t>.</w:t>
      </w:r>
    </w:p>
    <w:p w14:paraId="23B1DDCC" w14:textId="77777777" w:rsidR="00360E27" w:rsidRPr="00360E27" w:rsidRDefault="00360E27" w:rsidP="00306502">
      <w:pPr>
        <w:rPr>
          <w:rFonts w:cs="Arial"/>
        </w:rPr>
      </w:pPr>
    </w:p>
    <w:p w14:paraId="7996AB34" w14:textId="77777777" w:rsidR="003020C6" w:rsidRPr="00360E27" w:rsidRDefault="003020C6">
      <w:pPr>
        <w:rPr>
          <w:rFonts w:cs="Arial"/>
          <w:color w:val="000000"/>
        </w:rPr>
      </w:pPr>
    </w:p>
    <w:sectPr w:rsidR="003020C6" w:rsidRPr="00360E27" w:rsidSect="00674704">
      <w:headerReference w:type="default" r:id="rId21"/>
      <w:pgSz w:w="11906" w:h="16838"/>
      <w:pgMar w:top="1529" w:right="851" w:bottom="851" w:left="851" w:header="426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26D98" w14:textId="77777777" w:rsidR="008519EA" w:rsidRDefault="008519EA" w:rsidP="003020C6">
      <w:r>
        <w:separator/>
      </w:r>
    </w:p>
  </w:endnote>
  <w:endnote w:type="continuationSeparator" w:id="0">
    <w:p w14:paraId="57EF2725" w14:textId="77777777" w:rsidR="008519EA" w:rsidRDefault="008519EA" w:rsidP="003020C6">
      <w:r>
        <w:continuationSeparator/>
      </w:r>
    </w:p>
  </w:endnote>
  <w:endnote w:type="continuationNotice" w:id="1">
    <w:p w14:paraId="62294B3C" w14:textId="77777777" w:rsidR="008519EA" w:rsidRDefault="008519E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91B01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8123E2">
      <w:fldChar w:fldCharType="begin"/>
    </w:r>
    <w:r w:rsidR="00ED477E">
      <w:instrText xml:space="preserve"> STYLEREF  NCFE-document-version-number  \* MERGEFORMAT </w:instrText>
    </w:r>
    <w:r w:rsidR="008123E2">
      <w:fldChar w:fldCharType="separate"/>
    </w:r>
    <w:r w:rsidR="005F66CD">
      <w:rPr>
        <w:b/>
        <w:bCs/>
        <w:noProof/>
        <w:lang w:val="en-US"/>
      </w:rPr>
      <w:t>Error! No text of specified style in document.</w:t>
    </w:r>
    <w:r w:rsidR="008123E2">
      <w:fldChar w:fldCharType="end"/>
    </w:r>
    <w:r w:rsidR="003932BC" w:rsidRPr="00F82BE8">
      <w:rPr>
        <w:rFonts w:cs="Arial"/>
        <w:szCs w:val="16"/>
      </w:rPr>
      <w:t xml:space="preserve">  </w:t>
    </w:r>
    <w:r w:rsidR="008123E2" w:rsidRPr="005F66CD">
      <w:fldChar w:fldCharType="begin"/>
    </w:r>
    <w:r w:rsidR="00ED477E" w:rsidRPr="005F66CD">
      <w:instrText xml:space="preserve"> STYLEREF  NCFE-document-version-number-date  \* MERGEFORMAT </w:instrText>
    </w:r>
    <w:r w:rsidR="008123E2" w:rsidRPr="005F66CD">
      <w:fldChar w:fldCharType="separate"/>
    </w:r>
    <w:r w:rsidR="005F66CD" w:rsidRPr="005F66CD">
      <w:rPr>
        <w:b/>
        <w:bCs/>
        <w:noProof/>
        <w:lang w:val="en-US"/>
      </w:rPr>
      <w:t>Error! No text of specified style in document.</w:t>
    </w:r>
    <w:r w:rsidR="008123E2" w:rsidRPr="005F66CD">
      <w:fldChar w:fldCharType="end"/>
    </w:r>
    <w:r w:rsidR="00CC4D23">
      <w:ptab w:relativeTo="margin" w:alignment="right" w:leader="none"/>
    </w:r>
    <w:r w:rsidR="008123E2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8123E2">
      <w:rPr>
        <w:rFonts w:cs="Arial"/>
        <w:szCs w:val="16"/>
      </w:rPr>
      <w:fldChar w:fldCharType="separate"/>
    </w:r>
    <w:r w:rsidR="005F66CD" w:rsidRPr="005F66CD">
      <w:rPr>
        <w:rFonts w:cs="Arial"/>
        <w:noProof/>
        <w:sz w:val="20"/>
        <w:szCs w:val="16"/>
      </w:rPr>
      <w:t>1</w:t>
    </w:r>
    <w:r w:rsidR="008123E2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5F66CD" w:rsidRPr="005F66CD">
        <w:rPr>
          <w:rFonts w:cs="Arial"/>
          <w:noProof/>
          <w:szCs w:val="16"/>
        </w:rPr>
        <w:t>9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F25C9" w14:textId="21E95B96" w:rsidR="00360E27" w:rsidRPr="00D45516" w:rsidRDefault="00360E27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>Version:</w:t>
    </w:r>
    <w:r w:rsidR="005137A4">
      <w:rPr>
        <w:sz w:val="16"/>
        <w:szCs w:val="16"/>
      </w:rPr>
      <w:t xml:space="preserve"> v1.0</w:t>
    </w:r>
    <w:r>
      <w:rPr>
        <w:sz w:val="16"/>
        <w:szCs w:val="16"/>
      </w:rPr>
      <w:ptab w:relativeTo="margin" w:alignment="right" w:leader="none"/>
    </w:r>
    <w:r w:rsidR="008123E2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8123E2" w:rsidRPr="00D45516">
      <w:rPr>
        <w:sz w:val="16"/>
        <w:szCs w:val="16"/>
      </w:rPr>
      <w:fldChar w:fldCharType="separate"/>
    </w:r>
    <w:r w:rsidR="00826C8E">
      <w:rPr>
        <w:noProof/>
        <w:sz w:val="16"/>
        <w:szCs w:val="16"/>
      </w:rPr>
      <w:t>2</w:t>
    </w:r>
    <w:r w:rsidR="008123E2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fldSimple w:instr="NUMPAGES   \* MERGEFORMAT">
      <w:r w:rsidR="00826C8E" w:rsidRPr="00826C8E">
        <w:rPr>
          <w:noProof/>
          <w:sz w:val="16"/>
          <w:szCs w:val="16"/>
        </w:rPr>
        <w:t>9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4398A" w14:textId="77777777" w:rsidR="008519EA" w:rsidRDefault="008519EA" w:rsidP="003020C6">
      <w:r>
        <w:separator/>
      </w:r>
    </w:p>
  </w:footnote>
  <w:footnote w:type="continuationSeparator" w:id="0">
    <w:p w14:paraId="6F0236A9" w14:textId="77777777" w:rsidR="008519EA" w:rsidRDefault="008519EA" w:rsidP="003020C6">
      <w:r>
        <w:continuationSeparator/>
      </w:r>
    </w:p>
  </w:footnote>
  <w:footnote w:type="continuationNotice" w:id="1">
    <w:p w14:paraId="3D6F4728" w14:textId="77777777" w:rsidR="008519EA" w:rsidRDefault="008519E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98E82" w14:textId="77777777" w:rsidR="00360E27" w:rsidRPr="00560496" w:rsidRDefault="008123E2" w:rsidP="00360E27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Assignment 2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</w:t>
    </w:r>
    <w:r w:rsidR="00360E27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C6E16" w14:textId="77777777" w:rsidR="001B3E84" w:rsidRDefault="001B3E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8D065" w14:textId="0B776CAA" w:rsidR="00360E27" w:rsidRPr="00560496" w:rsidRDefault="008123E2" w:rsidP="00360E27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Assignment 2</w:t>
    </w:r>
    <w:r w:rsidRPr="00560496">
      <w:rPr>
        <w:sz w:val="16"/>
        <w:szCs w:val="16"/>
      </w:rPr>
      <w:fldChar w:fldCharType="end"/>
    </w:r>
    <w:r w:rsidR="00212526">
      <w:rPr>
        <w:sz w:val="16"/>
        <w:szCs w:val="16"/>
      </w:rPr>
      <w:t>, Task 1</w:t>
    </w:r>
    <w:r w:rsidR="00360E27" w:rsidRPr="00560496">
      <w:rPr>
        <w:rFonts w:cs="Arial"/>
        <w:sz w:val="16"/>
        <w:szCs w:val="16"/>
      </w:rPr>
      <w:t xml:space="preserve"> </w:t>
    </w:r>
    <w:r w:rsidR="00360E27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72CC8" w14:textId="77777777" w:rsidR="001B3E84" w:rsidRDefault="001B3E8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08FBD" w14:textId="77777777" w:rsidR="00360E27" w:rsidRPr="00560496" w:rsidRDefault="008123E2" w:rsidP="00360E27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Assignment 2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</w:t>
    </w:r>
    <w:r w:rsidR="00360E27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 w16cid:durableId="355083135">
    <w:abstractNumId w:val="1"/>
  </w:num>
  <w:num w:numId="2" w16cid:durableId="1635328212">
    <w:abstractNumId w:val="0"/>
  </w:num>
  <w:num w:numId="3" w16cid:durableId="1974600502">
    <w:abstractNumId w:val="0"/>
  </w:num>
  <w:num w:numId="4" w16cid:durableId="923957244">
    <w:abstractNumId w:val="1"/>
  </w:num>
  <w:num w:numId="5" w16cid:durableId="2032955600">
    <w:abstractNumId w:val="1"/>
  </w:num>
  <w:num w:numId="6" w16cid:durableId="1338382411">
    <w:abstractNumId w:val="0"/>
  </w:num>
  <w:num w:numId="7" w16cid:durableId="112023772">
    <w:abstractNumId w:val="1"/>
  </w:num>
  <w:num w:numId="8" w16cid:durableId="131853389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669"/>
    <w:rsid w:val="00010018"/>
    <w:rsid w:val="000108BD"/>
    <w:rsid w:val="00014570"/>
    <w:rsid w:val="000153B1"/>
    <w:rsid w:val="00016E73"/>
    <w:rsid w:val="00017C01"/>
    <w:rsid w:val="000255DC"/>
    <w:rsid w:val="00033C59"/>
    <w:rsid w:val="000414E1"/>
    <w:rsid w:val="0004613C"/>
    <w:rsid w:val="00050B6E"/>
    <w:rsid w:val="00057857"/>
    <w:rsid w:val="00063DEB"/>
    <w:rsid w:val="000644F1"/>
    <w:rsid w:val="00072F49"/>
    <w:rsid w:val="00086248"/>
    <w:rsid w:val="000A0449"/>
    <w:rsid w:val="000A2B92"/>
    <w:rsid w:val="000A4127"/>
    <w:rsid w:val="000A5CC5"/>
    <w:rsid w:val="000C27F4"/>
    <w:rsid w:val="000D115E"/>
    <w:rsid w:val="000D31B6"/>
    <w:rsid w:val="000E30C6"/>
    <w:rsid w:val="000E47A1"/>
    <w:rsid w:val="000F4E74"/>
    <w:rsid w:val="00113E0D"/>
    <w:rsid w:val="00117A9A"/>
    <w:rsid w:val="00131FFD"/>
    <w:rsid w:val="00160AC9"/>
    <w:rsid w:val="00162105"/>
    <w:rsid w:val="001649FD"/>
    <w:rsid w:val="001743E5"/>
    <w:rsid w:val="001752D5"/>
    <w:rsid w:val="00177217"/>
    <w:rsid w:val="00181183"/>
    <w:rsid w:val="00187A5E"/>
    <w:rsid w:val="00192819"/>
    <w:rsid w:val="00194499"/>
    <w:rsid w:val="001B3E84"/>
    <w:rsid w:val="001B6603"/>
    <w:rsid w:val="001D3DA4"/>
    <w:rsid w:val="001E2958"/>
    <w:rsid w:val="001F0052"/>
    <w:rsid w:val="001F4836"/>
    <w:rsid w:val="001F7EBF"/>
    <w:rsid w:val="002048D7"/>
    <w:rsid w:val="002058E2"/>
    <w:rsid w:val="00210A94"/>
    <w:rsid w:val="00212526"/>
    <w:rsid w:val="00225606"/>
    <w:rsid w:val="00235F63"/>
    <w:rsid w:val="00235FE0"/>
    <w:rsid w:val="0024293E"/>
    <w:rsid w:val="00246CF1"/>
    <w:rsid w:val="00250F04"/>
    <w:rsid w:val="00262D1A"/>
    <w:rsid w:val="00270638"/>
    <w:rsid w:val="00273E55"/>
    <w:rsid w:val="002930C8"/>
    <w:rsid w:val="00295223"/>
    <w:rsid w:val="002B0492"/>
    <w:rsid w:val="002D2775"/>
    <w:rsid w:val="002E0EE2"/>
    <w:rsid w:val="002E3FC6"/>
    <w:rsid w:val="002F136E"/>
    <w:rsid w:val="003020C6"/>
    <w:rsid w:val="00303B87"/>
    <w:rsid w:val="00312360"/>
    <w:rsid w:val="00327C47"/>
    <w:rsid w:val="00346097"/>
    <w:rsid w:val="00351F1F"/>
    <w:rsid w:val="00357F75"/>
    <w:rsid w:val="00360E27"/>
    <w:rsid w:val="0036222A"/>
    <w:rsid w:val="003750BE"/>
    <w:rsid w:val="00381691"/>
    <w:rsid w:val="00385699"/>
    <w:rsid w:val="0039070F"/>
    <w:rsid w:val="00391ACC"/>
    <w:rsid w:val="003932BC"/>
    <w:rsid w:val="003A043A"/>
    <w:rsid w:val="003A48CF"/>
    <w:rsid w:val="003A516C"/>
    <w:rsid w:val="003B3572"/>
    <w:rsid w:val="003C1EB4"/>
    <w:rsid w:val="003D612B"/>
    <w:rsid w:val="003D66CE"/>
    <w:rsid w:val="003E682B"/>
    <w:rsid w:val="003F301E"/>
    <w:rsid w:val="003F6ED6"/>
    <w:rsid w:val="003F708B"/>
    <w:rsid w:val="003F7704"/>
    <w:rsid w:val="00410569"/>
    <w:rsid w:val="0041493E"/>
    <w:rsid w:val="00414A89"/>
    <w:rsid w:val="00415AD8"/>
    <w:rsid w:val="00435A96"/>
    <w:rsid w:val="00436281"/>
    <w:rsid w:val="00447F21"/>
    <w:rsid w:val="00450269"/>
    <w:rsid w:val="00452F33"/>
    <w:rsid w:val="0045565E"/>
    <w:rsid w:val="00456783"/>
    <w:rsid w:val="0047321C"/>
    <w:rsid w:val="00476335"/>
    <w:rsid w:val="00476BCD"/>
    <w:rsid w:val="00493A65"/>
    <w:rsid w:val="00494423"/>
    <w:rsid w:val="004A2A4D"/>
    <w:rsid w:val="004B7671"/>
    <w:rsid w:val="004E02C2"/>
    <w:rsid w:val="004E5133"/>
    <w:rsid w:val="004F294F"/>
    <w:rsid w:val="004F4448"/>
    <w:rsid w:val="005038E1"/>
    <w:rsid w:val="00513599"/>
    <w:rsid w:val="005137A4"/>
    <w:rsid w:val="00524F58"/>
    <w:rsid w:val="00534AC4"/>
    <w:rsid w:val="00550DB5"/>
    <w:rsid w:val="00551D6A"/>
    <w:rsid w:val="00552C63"/>
    <w:rsid w:val="005709DA"/>
    <w:rsid w:val="0058582B"/>
    <w:rsid w:val="005955BB"/>
    <w:rsid w:val="00596F2C"/>
    <w:rsid w:val="005A3989"/>
    <w:rsid w:val="005A3F2C"/>
    <w:rsid w:val="005A774E"/>
    <w:rsid w:val="005B329A"/>
    <w:rsid w:val="005C1657"/>
    <w:rsid w:val="005C377C"/>
    <w:rsid w:val="005C41BC"/>
    <w:rsid w:val="005D2577"/>
    <w:rsid w:val="005D3CA1"/>
    <w:rsid w:val="005E2E11"/>
    <w:rsid w:val="005E38DC"/>
    <w:rsid w:val="005E4D4C"/>
    <w:rsid w:val="005E6AB7"/>
    <w:rsid w:val="005E7B3C"/>
    <w:rsid w:val="005F2262"/>
    <w:rsid w:val="005F35CE"/>
    <w:rsid w:val="005F66CD"/>
    <w:rsid w:val="00603715"/>
    <w:rsid w:val="006068C9"/>
    <w:rsid w:val="00613F24"/>
    <w:rsid w:val="00622C65"/>
    <w:rsid w:val="00625433"/>
    <w:rsid w:val="00630ED1"/>
    <w:rsid w:val="00641CE1"/>
    <w:rsid w:val="00663AA0"/>
    <w:rsid w:val="00670D5D"/>
    <w:rsid w:val="0068231B"/>
    <w:rsid w:val="0069100F"/>
    <w:rsid w:val="00695630"/>
    <w:rsid w:val="006B3871"/>
    <w:rsid w:val="006E16B9"/>
    <w:rsid w:val="006E4A0D"/>
    <w:rsid w:val="006F0AF5"/>
    <w:rsid w:val="006F1655"/>
    <w:rsid w:val="006F70E3"/>
    <w:rsid w:val="0071171E"/>
    <w:rsid w:val="00712178"/>
    <w:rsid w:val="00717931"/>
    <w:rsid w:val="007350A3"/>
    <w:rsid w:val="00741F74"/>
    <w:rsid w:val="00757055"/>
    <w:rsid w:val="00762D12"/>
    <w:rsid w:val="00773A5C"/>
    <w:rsid w:val="00774C40"/>
    <w:rsid w:val="007831A6"/>
    <w:rsid w:val="00785629"/>
    <w:rsid w:val="007B09C2"/>
    <w:rsid w:val="007B7E28"/>
    <w:rsid w:val="007C384A"/>
    <w:rsid w:val="007C5A27"/>
    <w:rsid w:val="00801025"/>
    <w:rsid w:val="00804F7A"/>
    <w:rsid w:val="008123E2"/>
    <w:rsid w:val="00813193"/>
    <w:rsid w:val="00823735"/>
    <w:rsid w:val="008239EA"/>
    <w:rsid w:val="00824A96"/>
    <w:rsid w:val="00825074"/>
    <w:rsid w:val="00826C8E"/>
    <w:rsid w:val="00827C81"/>
    <w:rsid w:val="008314B4"/>
    <w:rsid w:val="00835AEC"/>
    <w:rsid w:val="00847B9D"/>
    <w:rsid w:val="008519EA"/>
    <w:rsid w:val="008635FC"/>
    <w:rsid w:val="0086467D"/>
    <w:rsid w:val="00877274"/>
    <w:rsid w:val="0088246F"/>
    <w:rsid w:val="00885E6A"/>
    <w:rsid w:val="008B232B"/>
    <w:rsid w:val="008B43F4"/>
    <w:rsid w:val="008B5409"/>
    <w:rsid w:val="008C1340"/>
    <w:rsid w:val="008E1650"/>
    <w:rsid w:val="008E1DC5"/>
    <w:rsid w:val="008F3210"/>
    <w:rsid w:val="008F3C25"/>
    <w:rsid w:val="00900523"/>
    <w:rsid w:val="00900882"/>
    <w:rsid w:val="00904DF1"/>
    <w:rsid w:val="00916ABD"/>
    <w:rsid w:val="00920F65"/>
    <w:rsid w:val="0093030C"/>
    <w:rsid w:val="009311AB"/>
    <w:rsid w:val="0093715F"/>
    <w:rsid w:val="00951DF5"/>
    <w:rsid w:val="00963894"/>
    <w:rsid w:val="00971C4E"/>
    <w:rsid w:val="009922D8"/>
    <w:rsid w:val="009A366A"/>
    <w:rsid w:val="009A7139"/>
    <w:rsid w:val="009C040D"/>
    <w:rsid w:val="009D7BB8"/>
    <w:rsid w:val="009F1985"/>
    <w:rsid w:val="00A0230E"/>
    <w:rsid w:val="00A07413"/>
    <w:rsid w:val="00A1113F"/>
    <w:rsid w:val="00A2179C"/>
    <w:rsid w:val="00A275F4"/>
    <w:rsid w:val="00A41F89"/>
    <w:rsid w:val="00A420D9"/>
    <w:rsid w:val="00A44314"/>
    <w:rsid w:val="00A4484B"/>
    <w:rsid w:val="00A5567E"/>
    <w:rsid w:val="00A60F9A"/>
    <w:rsid w:val="00A618D2"/>
    <w:rsid w:val="00A73817"/>
    <w:rsid w:val="00A80FC9"/>
    <w:rsid w:val="00AA3F3C"/>
    <w:rsid w:val="00AA6603"/>
    <w:rsid w:val="00AA6ACA"/>
    <w:rsid w:val="00AA6D12"/>
    <w:rsid w:val="00AC6239"/>
    <w:rsid w:val="00AE74FC"/>
    <w:rsid w:val="00AF7BAE"/>
    <w:rsid w:val="00B10D49"/>
    <w:rsid w:val="00B438E6"/>
    <w:rsid w:val="00B4503B"/>
    <w:rsid w:val="00B47768"/>
    <w:rsid w:val="00B52F81"/>
    <w:rsid w:val="00B53643"/>
    <w:rsid w:val="00B55A62"/>
    <w:rsid w:val="00B56168"/>
    <w:rsid w:val="00B6550E"/>
    <w:rsid w:val="00B71677"/>
    <w:rsid w:val="00B823A4"/>
    <w:rsid w:val="00B840A5"/>
    <w:rsid w:val="00B96E23"/>
    <w:rsid w:val="00BA4A56"/>
    <w:rsid w:val="00BB0E95"/>
    <w:rsid w:val="00BB18A5"/>
    <w:rsid w:val="00BB529F"/>
    <w:rsid w:val="00BB668D"/>
    <w:rsid w:val="00BE03E3"/>
    <w:rsid w:val="00BF0FC5"/>
    <w:rsid w:val="00BF14F6"/>
    <w:rsid w:val="00C00821"/>
    <w:rsid w:val="00C03CE6"/>
    <w:rsid w:val="00C0428B"/>
    <w:rsid w:val="00C04B43"/>
    <w:rsid w:val="00C0627C"/>
    <w:rsid w:val="00C066BD"/>
    <w:rsid w:val="00C10F78"/>
    <w:rsid w:val="00C14C13"/>
    <w:rsid w:val="00C1739D"/>
    <w:rsid w:val="00C23123"/>
    <w:rsid w:val="00C34BFF"/>
    <w:rsid w:val="00C3630F"/>
    <w:rsid w:val="00C4215E"/>
    <w:rsid w:val="00C52E40"/>
    <w:rsid w:val="00C61799"/>
    <w:rsid w:val="00C743D5"/>
    <w:rsid w:val="00C74DFF"/>
    <w:rsid w:val="00C81027"/>
    <w:rsid w:val="00C87B7D"/>
    <w:rsid w:val="00C90121"/>
    <w:rsid w:val="00CA0541"/>
    <w:rsid w:val="00CB5F21"/>
    <w:rsid w:val="00CB67C7"/>
    <w:rsid w:val="00CB6F99"/>
    <w:rsid w:val="00CC1A19"/>
    <w:rsid w:val="00CC4261"/>
    <w:rsid w:val="00CC4D23"/>
    <w:rsid w:val="00CD2A62"/>
    <w:rsid w:val="00CE1999"/>
    <w:rsid w:val="00D01AFE"/>
    <w:rsid w:val="00D027F6"/>
    <w:rsid w:val="00D0373F"/>
    <w:rsid w:val="00D0793A"/>
    <w:rsid w:val="00D12634"/>
    <w:rsid w:val="00D133F1"/>
    <w:rsid w:val="00D2258B"/>
    <w:rsid w:val="00D23E33"/>
    <w:rsid w:val="00D33343"/>
    <w:rsid w:val="00D5125C"/>
    <w:rsid w:val="00D52EC5"/>
    <w:rsid w:val="00D54F91"/>
    <w:rsid w:val="00D64999"/>
    <w:rsid w:val="00D72E29"/>
    <w:rsid w:val="00D739C4"/>
    <w:rsid w:val="00D741D0"/>
    <w:rsid w:val="00D749DA"/>
    <w:rsid w:val="00D82C0C"/>
    <w:rsid w:val="00D90669"/>
    <w:rsid w:val="00DA1D7D"/>
    <w:rsid w:val="00DA66D9"/>
    <w:rsid w:val="00DA7274"/>
    <w:rsid w:val="00DC0AE1"/>
    <w:rsid w:val="00DC0D29"/>
    <w:rsid w:val="00DC1B4D"/>
    <w:rsid w:val="00DC21E7"/>
    <w:rsid w:val="00DD66AA"/>
    <w:rsid w:val="00DF1443"/>
    <w:rsid w:val="00DF1FB7"/>
    <w:rsid w:val="00DF2F64"/>
    <w:rsid w:val="00DF46BD"/>
    <w:rsid w:val="00E1199E"/>
    <w:rsid w:val="00E152B5"/>
    <w:rsid w:val="00E26FE2"/>
    <w:rsid w:val="00E35A58"/>
    <w:rsid w:val="00E404F7"/>
    <w:rsid w:val="00E454E9"/>
    <w:rsid w:val="00E62D3F"/>
    <w:rsid w:val="00E63850"/>
    <w:rsid w:val="00E658C6"/>
    <w:rsid w:val="00E65B43"/>
    <w:rsid w:val="00E6646D"/>
    <w:rsid w:val="00E70D45"/>
    <w:rsid w:val="00E72DF7"/>
    <w:rsid w:val="00E77253"/>
    <w:rsid w:val="00E9065C"/>
    <w:rsid w:val="00E9231E"/>
    <w:rsid w:val="00EB1B73"/>
    <w:rsid w:val="00EB1CDA"/>
    <w:rsid w:val="00EC7ECE"/>
    <w:rsid w:val="00ED1D9D"/>
    <w:rsid w:val="00ED2E59"/>
    <w:rsid w:val="00ED477E"/>
    <w:rsid w:val="00ED5256"/>
    <w:rsid w:val="00EE53C3"/>
    <w:rsid w:val="00EE72D8"/>
    <w:rsid w:val="00F03A3A"/>
    <w:rsid w:val="00F0510F"/>
    <w:rsid w:val="00F26661"/>
    <w:rsid w:val="00F30DD0"/>
    <w:rsid w:val="00F36F4D"/>
    <w:rsid w:val="00F4772C"/>
    <w:rsid w:val="00F5790F"/>
    <w:rsid w:val="00F623D4"/>
    <w:rsid w:val="00F71833"/>
    <w:rsid w:val="00F82BE8"/>
    <w:rsid w:val="00F840F5"/>
    <w:rsid w:val="00F91B4F"/>
    <w:rsid w:val="00F97E81"/>
    <w:rsid w:val="00FA25FA"/>
    <w:rsid w:val="00FC4809"/>
    <w:rsid w:val="00FD044D"/>
    <w:rsid w:val="00FE0B15"/>
    <w:rsid w:val="00FE6F0C"/>
    <w:rsid w:val="00FF4EF2"/>
    <w:rsid w:val="04038BFF"/>
    <w:rsid w:val="08DA57F6"/>
    <w:rsid w:val="0A43F3CA"/>
    <w:rsid w:val="0F73E985"/>
    <w:rsid w:val="1179415C"/>
    <w:rsid w:val="16FDA800"/>
    <w:rsid w:val="1823CD47"/>
    <w:rsid w:val="1A688909"/>
    <w:rsid w:val="21F46F3B"/>
    <w:rsid w:val="23D656CE"/>
    <w:rsid w:val="255E138D"/>
    <w:rsid w:val="25C02454"/>
    <w:rsid w:val="27BFE848"/>
    <w:rsid w:val="2D25A0C4"/>
    <w:rsid w:val="343289C7"/>
    <w:rsid w:val="3B9D9619"/>
    <w:rsid w:val="415A14BB"/>
    <w:rsid w:val="41664FD8"/>
    <w:rsid w:val="4491A9BB"/>
    <w:rsid w:val="470F459D"/>
    <w:rsid w:val="493982F4"/>
    <w:rsid w:val="4B178A3D"/>
    <w:rsid w:val="4CBF7A8D"/>
    <w:rsid w:val="4D861F65"/>
    <w:rsid w:val="60609410"/>
    <w:rsid w:val="66181367"/>
    <w:rsid w:val="6B575CD4"/>
    <w:rsid w:val="704E4DDF"/>
    <w:rsid w:val="70C1D4A3"/>
    <w:rsid w:val="7D04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7384057D"/>
  <w15:docId w15:val="{341C6780-0D4E-4756-9176-61620D34A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31E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231E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231E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231E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231E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9231E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9231E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E9231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E9231E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9231E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E9231E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9231E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E92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E9231E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E9231E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E9231E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9231E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E9231E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E9231E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E9231E"/>
    <w:rPr>
      <w:noProof/>
      <w:lang w:eastAsia="en-GB"/>
    </w:rPr>
  </w:style>
  <w:style w:type="paragraph" w:customStyle="1" w:styleId="NCFE-assignment-ordinal">
    <w:name w:val="NCFE-assignment-ordinal"/>
    <w:qFormat/>
    <w:rsid w:val="00E9231E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E9231E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E9231E"/>
    <w:rPr>
      <w:rFonts w:ascii="Arial" w:hAnsi="Arial" w:cs="Arial"/>
    </w:rPr>
  </w:style>
  <w:style w:type="paragraph" w:customStyle="1" w:styleId="NCFE-assessment-period">
    <w:name w:val="NCFE-assessment-period"/>
    <w:qFormat/>
    <w:rsid w:val="00E9231E"/>
    <w:rPr>
      <w:rFonts w:ascii="Arial" w:hAnsi="Arial" w:cs="Arial"/>
    </w:rPr>
  </w:style>
  <w:style w:type="paragraph" w:customStyle="1" w:styleId="NCFE-student-instructions">
    <w:name w:val="NCFE-student-instructions"/>
    <w:qFormat/>
    <w:rsid w:val="00E9231E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E9231E"/>
  </w:style>
  <w:style w:type="paragraph" w:customStyle="1" w:styleId="NCFE-rubric">
    <w:name w:val="NCFE-rubric"/>
    <w:qFormat/>
    <w:rsid w:val="00E9231E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E9231E"/>
  </w:style>
  <w:style w:type="paragraph" w:customStyle="1" w:styleId="NCFE-trademark-information">
    <w:name w:val="NCFE-trademark-information"/>
    <w:basedOn w:val="NCFE-candidate-form"/>
    <w:qFormat/>
    <w:rsid w:val="00E9231E"/>
  </w:style>
  <w:style w:type="paragraph" w:customStyle="1" w:styleId="NCFE-barcode">
    <w:name w:val="NCFE-barcode"/>
    <w:qFormat/>
    <w:rsid w:val="00E9231E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E9231E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E9231E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E9231E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3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31E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E9231E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E9231E"/>
    <w:rPr>
      <w:color w:val="auto"/>
    </w:rPr>
  </w:style>
  <w:style w:type="paragraph" w:customStyle="1" w:styleId="NCFE-document-version-number">
    <w:name w:val="NCFE-document-version-number"/>
    <w:qFormat/>
    <w:rsid w:val="00E9231E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E9231E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E9231E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9231E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E923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231E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231E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23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231E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E9231E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E9231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231E"/>
    <w:pPr>
      <w:ind w:left="720"/>
      <w:contextualSpacing/>
    </w:pPr>
  </w:style>
  <w:style w:type="paragraph" w:styleId="Revision">
    <w:name w:val="Revision"/>
    <w:hidden/>
    <w:uiPriority w:val="99"/>
    <w:semiHidden/>
    <w:rsid w:val="00E9231E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9231E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9231E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231E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231E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E9231E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E9231E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E9231E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9231E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9231E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E9231E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231E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231E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E9231E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E9231E"/>
    <w:pPr>
      <w:numPr>
        <w:numId w:val="1"/>
      </w:numPr>
    </w:pPr>
  </w:style>
  <w:style w:type="paragraph" w:customStyle="1" w:styleId="NCFE-Bullet-Table">
    <w:name w:val="NCFE-Bullet-Table"/>
    <w:qFormat/>
    <w:rsid w:val="00E9231E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E9231E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231E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9231E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E9231E"/>
    <w:pPr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E9231E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E9231E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E9231E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E9231E"/>
    <w:pPr>
      <w:ind w:left="1148"/>
    </w:pPr>
  </w:style>
  <w:style w:type="paragraph" w:customStyle="1" w:styleId="NCFE-contents">
    <w:name w:val="NCFE-contents"/>
    <w:basedOn w:val="Normal"/>
    <w:qFormat/>
    <w:rsid w:val="00E9231E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E9231E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E9231E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E9231E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E9231E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E9231E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6E16B9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character" w:customStyle="1" w:styleId="UnresolvedMention1">
    <w:name w:val="Unresolved Mention1"/>
    <w:basedOn w:val="DefaultParagraphFont"/>
    <w:uiPriority w:val="99"/>
    <w:unhideWhenUsed/>
    <w:rsid w:val="00225606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25606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rsid w:val="002E3FC6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2E3FC6"/>
    <w:rPr>
      <w:color w:val="2B579A"/>
      <w:shd w:val="clear" w:color="auto" w:fill="E1DFDD"/>
    </w:rPr>
  </w:style>
  <w:style w:type="table" w:customStyle="1" w:styleId="NCFE-table-011">
    <w:name w:val="NCFE-table-011"/>
    <w:basedOn w:val="TableNormal"/>
    <w:uiPriority w:val="99"/>
    <w:qFormat/>
    <w:rsid w:val="00360E27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4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ueuy xmlns="87480d1a-c80c-477c-9f53-d14d87a45f08" xsi:nil="true"/>
    <Owner xmlns="87480d1a-c80c-477c-9f53-d14d87a45f08">
      <UserInfo>
        <DisplayName>Neil Hardy</DisplayName>
        <AccountId>21</AccountId>
        <AccountType/>
      </UserInfo>
    </Owner>
    <_ip_UnifiedCompliancePolicyProperties xmlns="http://schemas.microsoft.com/sharepoint/v3" xsi:nil="true"/>
    <_Flow_SignoffStatus xmlns="87480d1a-c80c-477c-9f53-d14d87a45f08" xsi:nil="true"/>
    <Route_x002f_Pathway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95668B-0DDE-4031-A818-F3FBA0E9AB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E635B-7304-4F9E-B2FF-4B4F1C991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740554-9787-4ABE-86B1-E17BC1E5B4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  <ds:schemaRef ds:uri="beb00d12-24e9-4294-9648-655a57296783"/>
  </ds:schemaRefs>
</ds:datastoreItem>
</file>

<file path=customXml/itemProps4.xml><?xml version="1.0" encoding="utf-8"?>
<ds:datastoreItem xmlns:ds="http://schemas.openxmlformats.org/officeDocument/2006/customXml" ds:itemID="{0D2028B0-B393-4735-A6B9-362FD7570C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2</TotalTime>
  <Pages>6</Pages>
  <Words>339</Words>
  <Characters>1934</Characters>
  <Application>Microsoft Office Word</Application>
  <DocSecurity>0</DocSecurity>
  <Lines>16</Lines>
  <Paragraphs>4</Paragraphs>
  <ScaleCrop>false</ScaleCrop>
  <Manager/>
  <Company>NCFE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Joanna Fairless</cp:lastModifiedBy>
  <cp:revision>8</cp:revision>
  <cp:lastPrinted>2020-11-29T13:51:00Z</cp:lastPrinted>
  <dcterms:created xsi:type="dcterms:W3CDTF">2022-07-12T13:22:00Z</dcterms:created>
  <dcterms:modified xsi:type="dcterms:W3CDTF">2023-04-17T17:11:00Z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DSS-0005-03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2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MediaServiceImageTags">
    <vt:lpwstr/>
  </property>
</Properties>
</file>